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4CA2" w14:textId="465A722D" w:rsidR="00B45112" w:rsidRPr="00460BD1" w:rsidRDefault="00B45112" w:rsidP="00B45112">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Pr="00460BD1">
        <w:rPr>
          <w:rFonts w:ascii="Arial" w:eastAsia="宋体" w:hAnsi="Arial"/>
          <w:b/>
          <w:noProof/>
          <w:sz w:val="24"/>
        </w:rPr>
        <w:t>S2-240</w:t>
      </w:r>
      <w:r w:rsidR="007B729B">
        <w:rPr>
          <w:rFonts w:ascii="Arial" w:eastAsia="宋体" w:hAnsi="Arial"/>
          <w:b/>
          <w:noProof/>
          <w:sz w:val="24"/>
        </w:rPr>
        <w:t>9780</w:t>
      </w:r>
    </w:p>
    <w:p w14:paraId="0F8042B9" w14:textId="4D652383" w:rsidR="0016009B" w:rsidRDefault="00B45112" w:rsidP="00B45112">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EB2D"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w:t>
            </w:r>
            <w:r w:rsidR="006A21E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4CD37" w:rsidR="001E41F3" w:rsidRPr="00410371" w:rsidRDefault="007B729B" w:rsidP="00E5321A">
            <w:pPr>
              <w:pStyle w:val="CRCoverPage"/>
              <w:spacing w:after="0"/>
              <w:jc w:val="center"/>
              <w:rPr>
                <w:noProof/>
              </w:rPr>
            </w:pPr>
            <w:r>
              <w:rPr>
                <w:b/>
                <w:noProof/>
                <w:sz w:val="28"/>
              </w:rPr>
              <w:t>5019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DE796" w:rsidR="001E41F3" w:rsidRPr="00410371" w:rsidRDefault="00AE7E78">
            <w:pPr>
              <w:pStyle w:val="CRCoverPage"/>
              <w:spacing w:after="0"/>
              <w:jc w:val="center"/>
              <w:rPr>
                <w:noProof/>
                <w:sz w:val="28"/>
              </w:rPr>
            </w:pPr>
            <w:r w:rsidRPr="00720132">
              <w:rPr>
                <w:b/>
                <w:noProof/>
                <w:sz w:val="28"/>
              </w:rPr>
              <w:t>1</w:t>
            </w:r>
            <w:r w:rsidR="00163797">
              <w:rPr>
                <w:b/>
                <w:noProof/>
                <w:sz w:val="28"/>
              </w:rPr>
              <w:t>9</w:t>
            </w:r>
            <w:r w:rsidRPr="00720132">
              <w:rPr>
                <w:b/>
                <w:noProof/>
                <w:sz w:val="28"/>
              </w:rPr>
              <w:t>.</w:t>
            </w:r>
            <w:r w:rsidR="00163797">
              <w:rPr>
                <w:b/>
                <w:noProof/>
                <w:sz w:val="28"/>
              </w:rPr>
              <w:t>1</w:t>
            </w:r>
            <w:r w:rsidRPr="00720132">
              <w:rPr>
                <w:b/>
                <w:noProof/>
                <w:sz w:val="28"/>
              </w:rPr>
              <w:t>.</w:t>
            </w:r>
            <w:r w:rsidR="005523AA" w:rsidRPr="007201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6A57E7B1" w:rsidR="001E41F3" w:rsidRPr="000F7D23" w:rsidRDefault="00A356C7">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0B8D3E5" w:rsidR="001E41F3" w:rsidRPr="00A87540" w:rsidRDefault="00EF6A2F">
            <w:pPr>
              <w:pStyle w:val="CRCoverPage"/>
              <w:spacing w:after="0"/>
              <w:ind w:left="100"/>
              <w:rPr>
                <w:noProof/>
                <w:highlight w:val="green"/>
              </w:rPr>
            </w:pPr>
            <w:r w:rsidRPr="00CD7C70">
              <w:rPr>
                <w:noProof/>
              </w:rPr>
              <w:t>202</w:t>
            </w:r>
            <w:r w:rsidR="0075388F" w:rsidRPr="00CD7C70">
              <w:rPr>
                <w:noProof/>
              </w:rPr>
              <w:t>4</w:t>
            </w:r>
            <w:r w:rsidRPr="00CD7C70">
              <w:rPr>
                <w:noProof/>
              </w:rPr>
              <w:t>-</w:t>
            </w:r>
            <w:r w:rsidR="00CD7C70" w:rsidRPr="00CD7C70">
              <w:rPr>
                <w:noProof/>
              </w:rPr>
              <w:t>10</w:t>
            </w:r>
            <w:r w:rsidRPr="00CD7C70">
              <w:rPr>
                <w:noProof/>
              </w:rPr>
              <w:t>-</w:t>
            </w:r>
            <w:r w:rsidR="00B5332C" w:rsidRPr="00CD7C70">
              <w:rPr>
                <w:noProof/>
              </w:rPr>
              <w:t>0</w:t>
            </w:r>
            <w:r w:rsidR="00CD7C70" w:rsidRPr="00CD7C70">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2088D4AA" w:rsidR="001E41F3" w:rsidRPr="00EC39B4" w:rsidRDefault="00E375B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7D52E" w:rsidR="003823C0" w:rsidRPr="003823C0" w:rsidRDefault="00EF6421" w:rsidP="003823C0">
            <w:pPr>
              <w:pStyle w:val="CRCoverPage"/>
              <w:spacing w:after="0"/>
              <w:ind w:left="100"/>
              <w:rPr>
                <w:noProof/>
                <w:lang w:eastAsia="zh-CN"/>
              </w:rPr>
            </w:pPr>
            <w:r>
              <w:rPr>
                <w:noProof/>
                <w:lang w:eastAsia="zh-CN"/>
              </w:rPr>
              <w:t>As described in our TS 23.548</w:t>
            </w:r>
            <w:r w:rsidR="007B729B" w:rsidRPr="001D0A72">
              <w:rPr>
                <w:noProof/>
                <w:lang w:eastAsia="zh-CN"/>
              </w:rPr>
              <w:t xml:space="preserve"> </w:t>
            </w:r>
            <w:r w:rsidR="007B729B" w:rsidRPr="001D0A72">
              <w:rPr>
                <w:noProof/>
                <w:lang w:eastAsia="zh-CN"/>
              </w:rPr>
              <w:t>CR</w:t>
            </w:r>
            <w:r w:rsidR="007B729B">
              <w:rPr>
                <w:noProof/>
                <w:lang w:eastAsia="zh-CN"/>
              </w:rPr>
              <w:t xml:space="preserve"> 0259</w:t>
            </w:r>
            <w:r w:rsidR="003823C0" w:rsidRPr="003823C0">
              <w:rPr>
                <w:noProof/>
                <w:lang w:eastAsia="zh-CN"/>
              </w:rPr>
              <w:t xml:space="preserve">, </w:t>
            </w:r>
            <w:r w:rsidR="003823C0">
              <w:rPr>
                <w:noProof/>
                <w:lang w:eastAsia="zh-CN"/>
              </w:rPr>
              <w:t xml:space="preserve">to align with the description of ULCL, </w:t>
            </w:r>
            <w:r w:rsidR="003823C0" w:rsidRPr="003823C0">
              <w:rPr>
                <w:noProof/>
                <w:lang w:eastAsia="zh-CN"/>
              </w:rPr>
              <w:t>IPv6 multi-homed routing rule</w:t>
            </w:r>
            <w:r w:rsidR="003823C0">
              <w:rPr>
                <w:noProof/>
                <w:lang w:eastAsia="zh-CN"/>
              </w:rPr>
              <w:t xml:space="preserve"> in VPLMN needs to be added in SMF service operation </w:t>
            </w:r>
            <w:r w:rsidR="006D5D38" w:rsidRPr="003823C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72CA4" w:rsidR="0001155E" w:rsidRPr="001F2BD7" w:rsidRDefault="00B12C2B" w:rsidP="00173DFF">
            <w:pPr>
              <w:pStyle w:val="CRCoverPage"/>
              <w:spacing w:after="0"/>
              <w:ind w:left="100"/>
              <w:rPr>
                <w:noProof/>
                <w:highlight w:val="green"/>
                <w:lang w:eastAsia="zh-CN"/>
              </w:rPr>
            </w:pPr>
            <w:r>
              <w:rPr>
                <w:noProof/>
                <w:lang w:eastAsia="zh-CN"/>
              </w:rPr>
              <w:t xml:space="preserve">Add missing description about BP configuration </w:t>
            </w:r>
            <w:r w:rsidR="00135889">
              <w:rPr>
                <w:noProof/>
                <w:lang w:eastAsia="zh-CN"/>
              </w:rPr>
              <w:t>in service operation</w:t>
            </w:r>
            <w:r w:rsidR="00765753" w:rsidRPr="00C905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D515" w:rsidR="001E41F3" w:rsidRPr="001F2BD7" w:rsidRDefault="0004736B" w:rsidP="007B729B">
            <w:pPr>
              <w:pStyle w:val="CRCoverPage"/>
              <w:spacing w:after="0"/>
              <w:ind w:firstLineChars="50" w:firstLine="100"/>
              <w:rPr>
                <w:noProof/>
                <w:highlight w:val="green"/>
                <w:lang w:eastAsia="zh-CN"/>
              </w:rPr>
            </w:pPr>
            <w:r>
              <w:t>Missing description about BP</w:t>
            </w:r>
            <w:r w:rsidR="00535EEC">
              <w:t xml:space="preserve"> configuration</w:t>
            </w:r>
            <w:r w:rsidR="00720047" w:rsidRPr="0004736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50178" w:rsidR="001E41F3" w:rsidRPr="000F7D23" w:rsidRDefault="004F0134">
            <w:pPr>
              <w:pStyle w:val="CRCoverPage"/>
              <w:spacing w:after="0"/>
              <w:ind w:left="100"/>
              <w:rPr>
                <w:noProof/>
                <w:lang w:eastAsia="zh-CN"/>
              </w:rPr>
            </w:pPr>
            <w:r>
              <w:rPr>
                <w:rFonts w:hint="eastAsia"/>
                <w:noProof/>
                <w:lang w:eastAsia="zh-CN"/>
              </w:rPr>
              <w:t>5</w:t>
            </w:r>
            <w:r>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B380" w:rsidR="001E41F3" w:rsidRPr="00F27EC3" w:rsidRDefault="001F2BD7">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26CC0"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6FD4AAAC" w14:textId="77777777" w:rsidR="007B729B" w:rsidRDefault="007B729B" w:rsidP="007B729B">
            <w:pPr>
              <w:pStyle w:val="CRCoverPage"/>
              <w:spacing w:after="0"/>
              <w:ind w:left="99"/>
              <w:rPr>
                <w:noProof/>
              </w:rPr>
            </w:pPr>
            <w:r w:rsidRPr="004459F5">
              <w:rPr>
                <w:noProof/>
              </w:rPr>
              <w:t>TS</w:t>
            </w:r>
            <w:r>
              <w:rPr>
                <w:noProof/>
              </w:rPr>
              <w:t xml:space="preserve"> 23.548 CR 0259, 0260 </w:t>
            </w:r>
          </w:p>
          <w:p w14:paraId="42398B96" w14:textId="4CA46D30" w:rsidR="001E41F3" w:rsidRPr="00F27EC3" w:rsidRDefault="007B729B" w:rsidP="007B729B">
            <w:pPr>
              <w:pStyle w:val="CRCoverPage"/>
              <w:spacing w:after="0"/>
              <w:ind w:left="99"/>
              <w:rPr>
                <w:noProof/>
              </w:rPr>
            </w:pPr>
            <w:r>
              <w:rPr>
                <w:noProof/>
              </w:rPr>
              <w:t>TS 23.501</w:t>
            </w:r>
            <w:r w:rsidRPr="004459F5">
              <w:rPr>
                <w:noProof/>
              </w:rPr>
              <w:t xml:space="preserve"> CR </w:t>
            </w:r>
            <w:r>
              <w:rPr>
                <w:noProof/>
              </w:rPr>
              <w:t>5654, 5655</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300BF6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1458C2" w14:textId="77777777" w:rsidR="004C5335" w:rsidRDefault="004C5335" w:rsidP="004C5335">
      <w:pPr>
        <w:pStyle w:val="5"/>
        <w:rPr>
          <w:lang w:eastAsia="zh-CN"/>
        </w:rPr>
      </w:pPr>
      <w:bookmarkStart w:id="2" w:name="_Toc178072447"/>
      <w:bookmarkStart w:id="3" w:name="_Toc170198354"/>
      <w:bookmarkStart w:id="4" w:name="_Hlk17633527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
    </w:p>
    <w:p w14:paraId="3C9DCDD6" w14:textId="77777777" w:rsidR="004C5335" w:rsidRDefault="004C5335" w:rsidP="004C5335">
      <w:pPr>
        <w:rPr>
          <w:lang w:eastAsia="en-GB"/>
        </w:rPr>
      </w:pPr>
      <w:r>
        <w:rPr>
          <w:b/>
        </w:rPr>
        <w:t>Service operation name:</w:t>
      </w:r>
      <w:r>
        <w:t xml:space="preserve"> </w:t>
      </w:r>
      <w:proofErr w:type="spellStart"/>
      <w:r>
        <w:t>Nsmf_PDUSession_Update</w:t>
      </w:r>
      <w:proofErr w:type="spellEnd"/>
      <w:r>
        <w:t>.</w:t>
      </w:r>
    </w:p>
    <w:p w14:paraId="0CEE6FE6" w14:textId="77777777" w:rsidR="004C5335" w:rsidRDefault="004C5335" w:rsidP="004C5335">
      <w:pPr>
        <w:rPr>
          <w:lang w:eastAsia="zh-CN"/>
        </w:rPr>
      </w:pPr>
      <w:r>
        <w:rPr>
          <w:b/>
        </w:rPr>
        <w:t xml:space="preserve">Description: </w:t>
      </w:r>
      <w:r>
        <w:rPr>
          <w:lang w:eastAsia="zh-CN"/>
        </w:rPr>
        <w:t>Update the established PDU Session.</w:t>
      </w:r>
    </w:p>
    <w:p w14:paraId="32478646" w14:textId="77777777" w:rsidR="004C5335" w:rsidRDefault="004C5335" w:rsidP="004C5335">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7CF6FC59" w14:textId="77777777" w:rsidR="004C5335" w:rsidRDefault="004C5335" w:rsidP="004C533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A3BE921" w14:textId="77777777" w:rsidR="004C5335" w:rsidRDefault="004C5335" w:rsidP="004C5335">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576B6822" w14:textId="77777777" w:rsidR="004C5335" w:rsidRDefault="004C5335" w:rsidP="004C533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E86D5B0" w14:textId="77777777" w:rsidR="004C5335" w:rsidRDefault="004C5335" w:rsidP="004C5335">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25C0AC03" w14:textId="77777777" w:rsidR="004C5335" w:rsidRDefault="004C5335" w:rsidP="004C5335">
      <w:pPr>
        <w:rPr>
          <w:lang w:eastAsia="en-GB"/>
        </w:rPr>
      </w:pPr>
      <w:r>
        <w:rPr>
          <w:b/>
        </w:rPr>
        <w:t>Input, Required:</w:t>
      </w:r>
      <w:r>
        <w:t xml:space="preserve"> </w:t>
      </w:r>
      <w:r>
        <w:rPr>
          <w:lang w:eastAsia="zh-CN"/>
        </w:rPr>
        <w:t>SM Context ID</w:t>
      </w:r>
      <w:r>
        <w:t>.</w:t>
      </w:r>
    </w:p>
    <w:p w14:paraId="6B93B838" w14:textId="75FBED55" w:rsidR="004C5335" w:rsidRDefault="004C5335" w:rsidP="004C5335">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5" w:author="Huawei" w:date="2024-09-04T14:50:00Z">
        <w:r w:rsidRPr="00E22447">
          <w:t xml:space="preserve"> IPv6 multi-homed routing rule</w:t>
        </w:r>
        <w:r>
          <w:t xml:space="preserve"> for VPLMN,</w:t>
        </w:r>
      </w:ins>
      <w:r>
        <w:t xml:space="preserve"> Indication of UE supports non-3GPP access path switching, [URSP rule enforcement reports], NG RAN QoS monitoring capability (as defined in clause 5.45.1 of TS 23.501 [2].</w:t>
      </w:r>
    </w:p>
    <w:p w14:paraId="1D0F20FA" w14:textId="77777777" w:rsidR="004C5335" w:rsidRDefault="004C5335" w:rsidP="004C5335">
      <w:pPr>
        <w:rPr>
          <w:lang w:eastAsia="zh-CN"/>
        </w:rPr>
      </w:pPr>
      <w:r>
        <w:rPr>
          <w:b/>
        </w:rPr>
        <w:t xml:space="preserve">Output, Required: </w:t>
      </w:r>
      <w:r>
        <w:t>Result indication, &lt;ARP, Cause&gt; pair</w:t>
      </w:r>
      <w:r>
        <w:rPr>
          <w:i/>
        </w:rPr>
        <w:t>.</w:t>
      </w:r>
    </w:p>
    <w:p w14:paraId="6870C832" w14:textId="77777777" w:rsidR="004C5335" w:rsidRDefault="004C5335" w:rsidP="004C5335">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49BD1AE7" w14:textId="77777777" w:rsidR="004C5335" w:rsidRDefault="004C5335" w:rsidP="004C5335">
      <w:r>
        <w:t>The H-SMF SM Context ID in the Input provides addressing information allocated by the H-SMF (to be used for service operations towards the H-SMF for this PDU Session).</w:t>
      </w:r>
    </w:p>
    <w:p w14:paraId="76BDE99B" w14:textId="77777777" w:rsidR="004C5335" w:rsidRDefault="004C5335" w:rsidP="004C5335">
      <w:r>
        <w:t>The SMF SM Context ID in the Input provides addressing information allocated by the SMF (to be used for service operations towards the SMF for this PDU Session).</w:t>
      </w:r>
    </w:p>
    <w:p w14:paraId="6EB7C968" w14:textId="77777777" w:rsidR="004C5335" w:rsidRDefault="004C5335" w:rsidP="004C5335">
      <w:r>
        <w:t>See clause 4.3.3.3 for an example usage of this service operation.</w:t>
      </w:r>
    </w:p>
    <w:p w14:paraId="1BB67C6A" w14:textId="77777777" w:rsidR="004C5335" w:rsidRDefault="004C5335" w:rsidP="004C5335">
      <w:r>
        <w:t>See clauses 4.22.6.3, 4.22.7, 4.22.8.3 and 4.22.10.3 for detailed usage of this service operation for ATSSS.</w:t>
      </w:r>
    </w:p>
    <w:p w14:paraId="42CFBC0F" w14:textId="77777777" w:rsidR="004C5335" w:rsidRDefault="004C5335" w:rsidP="004C5335">
      <w:r>
        <w:t>See clause 6.7.3 of TS 23.548 [74] for detailed usage of this service for EAS re-discovery.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 w:name="_CR6_7_1"/>
      <w:bookmarkEnd w:id="1"/>
      <w:bookmarkEnd w:id="3"/>
      <w:bookmarkEnd w:id="4"/>
      <w:bookmarkEnd w:id="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57A35" w14:textId="77777777" w:rsidR="00A761DC" w:rsidRDefault="00A761DC">
      <w:r>
        <w:separator/>
      </w:r>
    </w:p>
  </w:endnote>
  <w:endnote w:type="continuationSeparator" w:id="0">
    <w:p w14:paraId="476FBC63" w14:textId="77777777" w:rsidR="00A761DC" w:rsidRDefault="00A7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68247" w14:textId="77777777" w:rsidR="00A761DC" w:rsidRDefault="00A761DC">
      <w:r>
        <w:separator/>
      </w:r>
    </w:p>
  </w:footnote>
  <w:footnote w:type="continuationSeparator" w:id="0">
    <w:p w14:paraId="726D045A" w14:textId="77777777" w:rsidR="00A761DC" w:rsidRDefault="00A7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21F3"/>
    <w:rsid w:val="00022E4A"/>
    <w:rsid w:val="00025CCD"/>
    <w:rsid w:val="00031140"/>
    <w:rsid w:val="0004736B"/>
    <w:rsid w:val="0005058A"/>
    <w:rsid w:val="00051E35"/>
    <w:rsid w:val="00057E11"/>
    <w:rsid w:val="00060B63"/>
    <w:rsid w:val="00060EF5"/>
    <w:rsid w:val="00066572"/>
    <w:rsid w:val="00071B58"/>
    <w:rsid w:val="00072494"/>
    <w:rsid w:val="00072951"/>
    <w:rsid w:val="00075E9B"/>
    <w:rsid w:val="00076298"/>
    <w:rsid w:val="00077F1B"/>
    <w:rsid w:val="000807C8"/>
    <w:rsid w:val="00082ADC"/>
    <w:rsid w:val="00085535"/>
    <w:rsid w:val="00085882"/>
    <w:rsid w:val="000869CC"/>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F258B"/>
    <w:rsid w:val="000F7D23"/>
    <w:rsid w:val="00110788"/>
    <w:rsid w:val="001119E2"/>
    <w:rsid w:val="00112A7F"/>
    <w:rsid w:val="001144A4"/>
    <w:rsid w:val="00120260"/>
    <w:rsid w:val="001215F3"/>
    <w:rsid w:val="00126821"/>
    <w:rsid w:val="00134E80"/>
    <w:rsid w:val="00135889"/>
    <w:rsid w:val="001361A4"/>
    <w:rsid w:val="0013780C"/>
    <w:rsid w:val="00145D43"/>
    <w:rsid w:val="0014628D"/>
    <w:rsid w:val="00146575"/>
    <w:rsid w:val="00152E5E"/>
    <w:rsid w:val="00152FD7"/>
    <w:rsid w:val="0016009B"/>
    <w:rsid w:val="0016046C"/>
    <w:rsid w:val="0016217D"/>
    <w:rsid w:val="00163512"/>
    <w:rsid w:val="00163797"/>
    <w:rsid w:val="00167ADF"/>
    <w:rsid w:val="00173DFF"/>
    <w:rsid w:val="00175401"/>
    <w:rsid w:val="00176884"/>
    <w:rsid w:val="001801D1"/>
    <w:rsid w:val="00182BB2"/>
    <w:rsid w:val="00182D22"/>
    <w:rsid w:val="00185B7D"/>
    <w:rsid w:val="001876C8"/>
    <w:rsid w:val="00192C46"/>
    <w:rsid w:val="00194352"/>
    <w:rsid w:val="0019561E"/>
    <w:rsid w:val="00196630"/>
    <w:rsid w:val="001A0785"/>
    <w:rsid w:val="001A08B3"/>
    <w:rsid w:val="001A4FC8"/>
    <w:rsid w:val="001A7B60"/>
    <w:rsid w:val="001B52F0"/>
    <w:rsid w:val="001B66AB"/>
    <w:rsid w:val="001B7A65"/>
    <w:rsid w:val="001D16AD"/>
    <w:rsid w:val="001D35D6"/>
    <w:rsid w:val="001D41D8"/>
    <w:rsid w:val="001D5427"/>
    <w:rsid w:val="001E41F3"/>
    <w:rsid w:val="001F0A5C"/>
    <w:rsid w:val="001F2BD7"/>
    <w:rsid w:val="001F625D"/>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4578"/>
    <w:rsid w:val="0024754E"/>
    <w:rsid w:val="0025360F"/>
    <w:rsid w:val="00256414"/>
    <w:rsid w:val="0026004D"/>
    <w:rsid w:val="00261392"/>
    <w:rsid w:val="002619C3"/>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16711"/>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823C0"/>
    <w:rsid w:val="003934CD"/>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756B"/>
    <w:rsid w:val="00450951"/>
    <w:rsid w:val="00453C03"/>
    <w:rsid w:val="00462CA3"/>
    <w:rsid w:val="0047208B"/>
    <w:rsid w:val="0049556A"/>
    <w:rsid w:val="00496723"/>
    <w:rsid w:val="004A1431"/>
    <w:rsid w:val="004A33A8"/>
    <w:rsid w:val="004A5201"/>
    <w:rsid w:val="004A5518"/>
    <w:rsid w:val="004B75B7"/>
    <w:rsid w:val="004C280F"/>
    <w:rsid w:val="004C3CF9"/>
    <w:rsid w:val="004C5335"/>
    <w:rsid w:val="004D126A"/>
    <w:rsid w:val="004D2757"/>
    <w:rsid w:val="004D4755"/>
    <w:rsid w:val="004D642F"/>
    <w:rsid w:val="004E504C"/>
    <w:rsid w:val="004E52A2"/>
    <w:rsid w:val="004E590D"/>
    <w:rsid w:val="004E79AD"/>
    <w:rsid w:val="004F0134"/>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92D74"/>
    <w:rsid w:val="00593AFB"/>
    <w:rsid w:val="005963DE"/>
    <w:rsid w:val="005969A8"/>
    <w:rsid w:val="00596F8D"/>
    <w:rsid w:val="005A215E"/>
    <w:rsid w:val="005A3A59"/>
    <w:rsid w:val="005A4C89"/>
    <w:rsid w:val="005A5979"/>
    <w:rsid w:val="005B0E15"/>
    <w:rsid w:val="005B6DAC"/>
    <w:rsid w:val="005C3868"/>
    <w:rsid w:val="005C6B8C"/>
    <w:rsid w:val="005D015E"/>
    <w:rsid w:val="005D4202"/>
    <w:rsid w:val="005D6F65"/>
    <w:rsid w:val="005E2C44"/>
    <w:rsid w:val="005E2D10"/>
    <w:rsid w:val="005E4811"/>
    <w:rsid w:val="005E5B6A"/>
    <w:rsid w:val="005F00F0"/>
    <w:rsid w:val="005F5318"/>
    <w:rsid w:val="005F6C15"/>
    <w:rsid w:val="005F6D9A"/>
    <w:rsid w:val="00606104"/>
    <w:rsid w:val="00615CEE"/>
    <w:rsid w:val="00621188"/>
    <w:rsid w:val="00621906"/>
    <w:rsid w:val="00622E1D"/>
    <w:rsid w:val="006257ED"/>
    <w:rsid w:val="0062678B"/>
    <w:rsid w:val="00630B22"/>
    <w:rsid w:val="0063518E"/>
    <w:rsid w:val="0063664C"/>
    <w:rsid w:val="00641300"/>
    <w:rsid w:val="00643015"/>
    <w:rsid w:val="00653DE4"/>
    <w:rsid w:val="00653F17"/>
    <w:rsid w:val="00654F7B"/>
    <w:rsid w:val="006560A7"/>
    <w:rsid w:val="0066283C"/>
    <w:rsid w:val="00665C47"/>
    <w:rsid w:val="0066699F"/>
    <w:rsid w:val="006704E5"/>
    <w:rsid w:val="00677461"/>
    <w:rsid w:val="00681052"/>
    <w:rsid w:val="006813CB"/>
    <w:rsid w:val="006828B7"/>
    <w:rsid w:val="00686F7F"/>
    <w:rsid w:val="006910B6"/>
    <w:rsid w:val="00694D25"/>
    <w:rsid w:val="00695601"/>
    <w:rsid w:val="00695808"/>
    <w:rsid w:val="00696F81"/>
    <w:rsid w:val="006A21EB"/>
    <w:rsid w:val="006A6CDE"/>
    <w:rsid w:val="006A7AB4"/>
    <w:rsid w:val="006B16C4"/>
    <w:rsid w:val="006B46FB"/>
    <w:rsid w:val="006C03CA"/>
    <w:rsid w:val="006C1797"/>
    <w:rsid w:val="006C48FC"/>
    <w:rsid w:val="006C6D6E"/>
    <w:rsid w:val="006D065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132"/>
    <w:rsid w:val="00720655"/>
    <w:rsid w:val="00723C5C"/>
    <w:rsid w:val="0072453F"/>
    <w:rsid w:val="007251AC"/>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B729B"/>
    <w:rsid w:val="007C2097"/>
    <w:rsid w:val="007C3E74"/>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90CDB"/>
    <w:rsid w:val="00891C9D"/>
    <w:rsid w:val="008956C6"/>
    <w:rsid w:val="00895D7B"/>
    <w:rsid w:val="00897414"/>
    <w:rsid w:val="008A4466"/>
    <w:rsid w:val="008A45A6"/>
    <w:rsid w:val="008A4A66"/>
    <w:rsid w:val="008B0A48"/>
    <w:rsid w:val="008B0ED4"/>
    <w:rsid w:val="008B4535"/>
    <w:rsid w:val="008C1F28"/>
    <w:rsid w:val="008C253E"/>
    <w:rsid w:val="008C358E"/>
    <w:rsid w:val="008C5597"/>
    <w:rsid w:val="008C6E86"/>
    <w:rsid w:val="008C7D07"/>
    <w:rsid w:val="008D1082"/>
    <w:rsid w:val="008D1F00"/>
    <w:rsid w:val="008D3CCC"/>
    <w:rsid w:val="008D557F"/>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46E2"/>
    <w:rsid w:val="009C679F"/>
    <w:rsid w:val="009D20D4"/>
    <w:rsid w:val="009D297F"/>
    <w:rsid w:val="009D5B74"/>
    <w:rsid w:val="009E3297"/>
    <w:rsid w:val="009E380A"/>
    <w:rsid w:val="009F10FC"/>
    <w:rsid w:val="009F3D86"/>
    <w:rsid w:val="009F4336"/>
    <w:rsid w:val="009F734F"/>
    <w:rsid w:val="009F74B7"/>
    <w:rsid w:val="00A04F31"/>
    <w:rsid w:val="00A05AE6"/>
    <w:rsid w:val="00A114CE"/>
    <w:rsid w:val="00A135E7"/>
    <w:rsid w:val="00A13D77"/>
    <w:rsid w:val="00A16FD6"/>
    <w:rsid w:val="00A246B6"/>
    <w:rsid w:val="00A312D7"/>
    <w:rsid w:val="00A3167B"/>
    <w:rsid w:val="00A31D97"/>
    <w:rsid w:val="00A34078"/>
    <w:rsid w:val="00A350A9"/>
    <w:rsid w:val="00A356C7"/>
    <w:rsid w:val="00A36100"/>
    <w:rsid w:val="00A4063F"/>
    <w:rsid w:val="00A40DF4"/>
    <w:rsid w:val="00A43132"/>
    <w:rsid w:val="00A47E70"/>
    <w:rsid w:val="00A50CF0"/>
    <w:rsid w:val="00A51935"/>
    <w:rsid w:val="00A536DE"/>
    <w:rsid w:val="00A577ED"/>
    <w:rsid w:val="00A639E7"/>
    <w:rsid w:val="00A63D85"/>
    <w:rsid w:val="00A6520F"/>
    <w:rsid w:val="00A7526F"/>
    <w:rsid w:val="00A761DC"/>
    <w:rsid w:val="00A7671C"/>
    <w:rsid w:val="00A801A4"/>
    <w:rsid w:val="00A82400"/>
    <w:rsid w:val="00A82BFA"/>
    <w:rsid w:val="00A82F04"/>
    <w:rsid w:val="00A84B33"/>
    <w:rsid w:val="00A87540"/>
    <w:rsid w:val="00AA0982"/>
    <w:rsid w:val="00AA2B1B"/>
    <w:rsid w:val="00AA2CBC"/>
    <w:rsid w:val="00AB3A9F"/>
    <w:rsid w:val="00AB4956"/>
    <w:rsid w:val="00AB61EC"/>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4278"/>
    <w:rsid w:val="00AE61B6"/>
    <w:rsid w:val="00AE7E78"/>
    <w:rsid w:val="00AF00F4"/>
    <w:rsid w:val="00AF2DF8"/>
    <w:rsid w:val="00B0097D"/>
    <w:rsid w:val="00B00DFE"/>
    <w:rsid w:val="00B036CE"/>
    <w:rsid w:val="00B04ADF"/>
    <w:rsid w:val="00B119D0"/>
    <w:rsid w:val="00B12BD8"/>
    <w:rsid w:val="00B12C2B"/>
    <w:rsid w:val="00B16AD4"/>
    <w:rsid w:val="00B23522"/>
    <w:rsid w:val="00B253AD"/>
    <w:rsid w:val="00B258BB"/>
    <w:rsid w:val="00B277CD"/>
    <w:rsid w:val="00B344C5"/>
    <w:rsid w:val="00B45112"/>
    <w:rsid w:val="00B50B8C"/>
    <w:rsid w:val="00B5230C"/>
    <w:rsid w:val="00B5332C"/>
    <w:rsid w:val="00B54B4D"/>
    <w:rsid w:val="00B612AC"/>
    <w:rsid w:val="00B61503"/>
    <w:rsid w:val="00B67B97"/>
    <w:rsid w:val="00B745CC"/>
    <w:rsid w:val="00B823E1"/>
    <w:rsid w:val="00B84863"/>
    <w:rsid w:val="00B84D16"/>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418B"/>
    <w:rsid w:val="00BD6BB8"/>
    <w:rsid w:val="00BE277A"/>
    <w:rsid w:val="00BF03EC"/>
    <w:rsid w:val="00BF2C7F"/>
    <w:rsid w:val="00BF4C29"/>
    <w:rsid w:val="00BF7841"/>
    <w:rsid w:val="00C009BF"/>
    <w:rsid w:val="00C06F62"/>
    <w:rsid w:val="00C12E56"/>
    <w:rsid w:val="00C14908"/>
    <w:rsid w:val="00C17E08"/>
    <w:rsid w:val="00C26A23"/>
    <w:rsid w:val="00C27773"/>
    <w:rsid w:val="00C27992"/>
    <w:rsid w:val="00C3050A"/>
    <w:rsid w:val="00C34143"/>
    <w:rsid w:val="00C34F5E"/>
    <w:rsid w:val="00C3776B"/>
    <w:rsid w:val="00C478F0"/>
    <w:rsid w:val="00C47A0D"/>
    <w:rsid w:val="00C50A5C"/>
    <w:rsid w:val="00C60B3F"/>
    <w:rsid w:val="00C61DCF"/>
    <w:rsid w:val="00C62330"/>
    <w:rsid w:val="00C638A9"/>
    <w:rsid w:val="00C66BA2"/>
    <w:rsid w:val="00C85FC8"/>
    <w:rsid w:val="00C870F6"/>
    <w:rsid w:val="00C905E7"/>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D7186"/>
    <w:rsid w:val="00CD7C70"/>
    <w:rsid w:val="00CE44A1"/>
    <w:rsid w:val="00CE6B3A"/>
    <w:rsid w:val="00CF7996"/>
    <w:rsid w:val="00D027CB"/>
    <w:rsid w:val="00D03F9A"/>
    <w:rsid w:val="00D0613C"/>
    <w:rsid w:val="00D06D51"/>
    <w:rsid w:val="00D123EC"/>
    <w:rsid w:val="00D13CCE"/>
    <w:rsid w:val="00D15635"/>
    <w:rsid w:val="00D24991"/>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5DE3"/>
    <w:rsid w:val="00DC6382"/>
    <w:rsid w:val="00DC752C"/>
    <w:rsid w:val="00DD1E67"/>
    <w:rsid w:val="00DD289E"/>
    <w:rsid w:val="00DD3204"/>
    <w:rsid w:val="00DD5449"/>
    <w:rsid w:val="00DD7D41"/>
    <w:rsid w:val="00DE1FBA"/>
    <w:rsid w:val="00DE3415"/>
    <w:rsid w:val="00DE34CF"/>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2447"/>
    <w:rsid w:val="00E23B55"/>
    <w:rsid w:val="00E261E3"/>
    <w:rsid w:val="00E26B73"/>
    <w:rsid w:val="00E314FC"/>
    <w:rsid w:val="00E341B7"/>
    <w:rsid w:val="00E34898"/>
    <w:rsid w:val="00E34B21"/>
    <w:rsid w:val="00E36BE7"/>
    <w:rsid w:val="00E375B9"/>
    <w:rsid w:val="00E50A3D"/>
    <w:rsid w:val="00E51122"/>
    <w:rsid w:val="00E52A26"/>
    <w:rsid w:val="00E5321A"/>
    <w:rsid w:val="00E63074"/>
    <w:rsid w:val="00E70A91"/>
    <w:rsid w:val="00E72440"/>
    <w:rsid w:val="00E72EA7"/>
    <w:rsid w:val="00E84FF7"/>
    <w:rsid w:val="00E854BB"/>
    <w:rsid w:val="00E93D90"/>
    <w:rsid w:val="00E96C4D"/>
    <w:rsid w:val="00EA102F"/>
    <w:rsid w:val="00EA6B11"/>
    <w:rsid w:val="00EB09B7"/>
    <w:rsid w:val="00EB191C"/>
    <w:rsid w:val="00EB2734"/>
    <w:rsid w:val="00EB2925"/>
    <w:rsid w:val="00EB2C64"/>
    <w:rsid w:val="00EB6E52"/>
    <w:rsid w:val="00EC39B4"/>
    <w:rsid w:val="00EC5134"/>
    <w:rsid w:val="00EC7413"/>
    <w:rsid w:val="00ED12D5"/>
    <w:rsid w:val="00ED1745"/>
    <w:rsid w:val="00ED722C"/>
    <w:rsid w:val="00EE04EC"/>
    <w:rsid w:val="00EE6424"/>
    <w:rsid w:val="00EE7D7C"/>
    <w:rsid w:val="00EF2584"/>
    <w:rsid w:val="00EF6421"/>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F81"/>
    <w:rsid w:val="00F41C68"/>
    <w:rsid w:val="00F52EE5"/>
    <w:rsid w:val="00F53A9A"/>
    <w:rsid w:val="00F7348B"/>
    <w:rsid w:val="00F7448B"/>
    <w:rsid w:val="00F81A58"/>
    <w:rsid w:val="00F9131F"/>
    <w:rsid w:val="00F96398"/>
    <w:rsid w:val="00FA18AC"/>
    <w:rsid w:val="00FA4DAD"/>
    <w:rsid w:val="00FA52C9"/>
    <w:rsid w:val="00FB4CCC"/>
    <w:rsid w:val="00FB5805"/>
    <w:rsid w:val="00FB6386"/>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104741838">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3378159">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6D849-237A-4005-92A9-989472DE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2024-10-03T07:52:00Z</dcterms:created>
  <dcterms:modified xsi:type="dcterms:W3CDTF">2024-10-03T07:52:00Z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(3)Rx6cja+vFq/RQT0pZT1hjCk/HhUES40XIyrliALnmsgW8xrYwqokWLpoosUFdUObDVesQ/Vr
W3hu1kIQuIHTAqA/ouNs5h4sBKi+h3/MYVOuD7aEfVXMzU2KqXQNp456zNGhNtNRl4Fcr2DS
XP9sx1jt7SMPTiRoxJ3mrAtqpWUuUcyKgMF+7OaUoQY30dJVix8MlU5KYhRDNQI8lOJ0MSoA
aS5/d2+e/YfWdxixr1</vt:lpwstr>
  </property>
  <property fmtid="{D5CDD505-2E9C-101B-9397-08002B2CF9AE}" pid="22" name="_2015_ms_pID_7253431">
    <vt:lpwstr>mQdLBTOL4ghAx9+cT5u6ELvwnKpvPS+tBR9uCyGCrQBuB68XydgWo6
Rkmq7tjfwnjg/9U4pOHyVsysuxipP38Wr9e2F/REh6P6HMOgl+Uh6pqoFCraa5AyUwps3zu6
vM6pBN8DGblestvP/jK5vVhe3RyNdiFzbLa1R5bEyeWM1f2C+G5IVrESFK65oJYEtCTvu5uX
a6jxM+g1n59WxRRGPUZPi9/4UhWHNxzONI3T</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ies>
</file>